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69C" w:rsidRDefault="001C669C" w:rsidP="001C669C">
      <w:pPr>
        <w:rPr>
          <w:sz w:val="2"/>
        </w:rPr>
      </w:pPr>
      <w:bookmarkStart w:id="0" w:name="Funcionarios"/>
      <w:bookmarkStart w:id="1" w:name="_GoBack"/>
      <w:bookmarkEnd w:id="0"/>
      <w:bookmarkEnd w:id="1"/>
    </w:p>
    <w:p w:rsidR="001C669C" w:rsidRDefault="001C669C" w:rsidP="001C669C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SERVIZOS PERIFÉRICOS</w:t>
      </w:r>
    </w:p>
    <w:p w:rsidR="001C669C" w:rsidRDefault="001C669C" w:rsidP="001C669C">
      <w:pPr>
        <w:rPr>
          <w:sz w:val="8"/>
        </w:rPr>
      </w:pPr>
    </w:p>
    <w:p w:rsidR="001C669C" w:rsidRDefault="001C669C" w:rsidP="001C669C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DE ATENCIÓN A PERSOAS CON DISCAPACIDADES (A CORUÑA)</w:t>
      </w:r>
    </w:p>
    <w:p w:rsidR="001C669C" w:rsidRDefault="001C669C" w:rsidP="001C669C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PS.C99.40.501.15001.370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EDUCADOR/A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10.173,52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PS.C99.40.501.15001.371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EDUCADOR/A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10.173,52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PS.C99.40.501.15001.372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EDUCADOR/A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10.173,52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PS.C99.40.501.15001.564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AXUDANTE/A DE COCIÑA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7.192,78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ESPECIAL: QUENDAS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1C669C" w:rsidRDefault="001C669C" w:rsidP="001C669C">
      <w:pPr>
        <w:rPr>
          <w:sz w:val="8"/>
        </w:rPr>
      </w:pPr>
    </w:p>
    <w:p w:rsidR="001C669C" w:rsidRDefault="001C669C" w:rsidP="001C669C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(FERROL)</w:t>
      </w:r>
    </w:p>
    <w:p w:rsidR="001C669C" w:rsidRDefault="001C669C" w:rsidP="001C669C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PS.C99.40.801.15350.149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6.855,66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ESPECIAL: QUENDAS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PS.C99.40.801.15350.150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6.855,66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ESPECIAL: QUENDAS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1C669C" w:rsidRDefault="001C669C" w:rsidP="001C669C">
      <w:pPr>
        <w:rPr>
          <w:sz w:val="8"/>
        </w:rPr>
      </w:pPr>
    </w:p>
    <w:p w:rsidR="001C669C" w:rsidRDefault="001C669C" w:rsidP="001C669C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CASA DA XUVENTUDE DE NOIA</w:t>
      </w:r>
    </w:p>
    <w:p w:rsidR="001C669C" w:rsidRDefault="001C669C" w:rsidP="001C669C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PS.C99.40.201.15560.004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6.517,98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PS.C99.40.201.15560.007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6.517,98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1C669C" w:rsidRDefault="001C669C" w:rsidP="001C669C">
      <w:pPr>
        <w:rPr>
          <w:sz w:val="8"/>
        </w:rPr>
      </w:pPr>
    </w:p>
    <w:p w:rsidR="001C669C" w:rsidRDefault="001C669C" w:rsidP="001C669C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ASISTIDA DE MAIORES (OLEIROS)</w:t>
      </w:r>
    </w:p>
    <w:p w:rsidR="001C669C" w:rsidRDefault="001C669C" w:rsidP="001C669C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PS.C99.40.801.15570.038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ENFERMEIRO/A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10.173,52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PS.C99.40.801.15570.080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PS.C99.40.801.15570.081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PS.C99.40.801.15570.082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PS.C99.40.801.15570.083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PS.C99.40.801.15570.084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PS.C99.40.801.15570.085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PS.C99.40.801.15570.086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PS.C99.40.801.15570.088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PS.C99.40.801.15570.089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PS.C99.40.801.15570.090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lastRenderedPageBreak/>
              <w:t>PS.C99.40.801.15570.092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PS.C99.40.801.15570.093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PS.C99.40.801.15570.192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PS.C99.40.801.15570.220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PS.C99.40.801.15570.221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PS.C99.40.801.15570.222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PS.C99.40.801.15570.223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PS.C99.40.801.15570.224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PS.C99.40.801.15570.225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PS.C99.40.801.15570.226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PS.C99.40.801.15570.227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PS.C99.40.801.15570.384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7.192,78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ESPECIAL: QUENDAS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PS.C99.40.801.15570.385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7.192,78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ESPECIAL: QUENDAS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PS.C99.40.801.15570.386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7.192,78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ESPECIAL: QUENDAS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PS.C99.40.801.15570.387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7.192,78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ESPECIAL: QUENDAS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1C669C" w:rsidRDefault="001C669C" w:rsidP="001C669C">
      <w:pPr>
        <w:rPr>
          <w:sz w:val="8"/>
        </w:rPr>
      </w:pPr>
    </w:p>
    <w:p w:rsidR="001C669C" w:rsidRDefault="001C669C" w:rsidP="001C669C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SOCIOCOMUNITARIO A POBRA DO CARAMIÑAL</w:t>
      </w:r>
    </w:p>
    <w:p w:rsidR="001C669C" w:rsidRDefault="001C669C" w:rsidP="001C669C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PS.C99.40.701.15660.013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6.517,98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XORNADA PARTIDA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1C669C" w:rsidRDefault="001C669C" w:rsidP="001C669C">
      <w:pPr>
        <w:rPr>
          <w:sz w:val="8"/>
        </w:rPr>
      </w:pPr>
    </w:p>
    <w:p w:rsidR="001C669C" w:rsidRDefault="001C669C" w:rsidP="001C669C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(SANTIAGO DE COMPOSTELA)</w:t>
      </w:r>
    </w:p>
    <w:p w:rsidR="001C669C" w:rsidRDefault="001C669C" w:rsidP="001C669C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PS.C99.40.801.15770.013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ENFERMEIRO/A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10.144,68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PS.C99.40.801.15770.041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7.139,02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PS.C99.40.801.15770.042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7.139,02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PS.C99.40.801.15770.083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6.855,66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ESPECIAL: QUENDAS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1C669C" w:rsidRDefault="001C669C" w:rsidP="001C669C">
      <w:pPr>
        <w:rPr>
          <w:sz w:val="8"/>
        </w:rPr>
      </w:pPr>
    </w:p>
    <w:p w:rsidR="001C669C" w:rsidRDefault="001C669C" w:rsidP="001C669C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ASISTIDA DE MAIORES “VOLTA DO CASTRO” (SANTIAGO DE COMPOSTELA)</w:t>
      </w:r>
    </w:p>
    <w:p w:rsidR="001C669C" w:rsidRDefault="001C669C" w:rsidP="001C669C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PS.C99.40.802.15770.011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PSICÓLOGO/A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11.290,44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ESS2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PS.C99.40.802.15770.168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lastRenderedPageBreak/>
              <w:t>PS.C99.40.802.15770.169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PS.C99.40.802.15770.170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PS.C99.40.802.15770.171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PS.C99.40.802.15770.226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7.192,78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ESPECIAL: QUENDAS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PS.C99.40.802.15770.227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7.192,78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ESPECIAL: QUENDAS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PS.C99.40.802.15770.228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7.192,78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ESPECIAL: QUENDAS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PS.C99.40.802.15770.229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7.192,78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ESPECIAL: QUENDAS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1C669C" w:rsidRDefault="001C669C" w:rsidP="001C669C">
      <w:pPr>
        <w:rPr>
          <w:sz w:val="8"/>
        </w:rPr>
      </w:pPr>
    </w:p>
    <w:p w:rsidR="001C669C" w:rsidRDefault="001C669C" w:rsidP="001C669C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AS GÁNDARAS (LUGO)</w:t>
      </w:r>
    </w:p>
    <w:p w:rsidR="001C669C" w:rsidRDefault="001C669C" w:rsidP="001C669C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PS.C99.40.802.27001.043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1C669C" w:rsidRDefault="001C669C" w:rsidP="001C669C">
      <w:pPr>
        <w:rPr>
          <w:sz w:val="8"/>
        </w:rPr>
      </w:pPr>
    </w:p>
    <w:p w:rsidR="001C669C" w:rsidRDefault="001C669C" w:rsidP="001C669C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(BURELA)</w:t>
      </w:r>
    </w:p>
    <w:p w:rsidR="001C669C" w:rsidRDefault="001C669C" w:rsidP="001C669C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PS.C99.40.801.27085.039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1C669C" w:rsidRDefault="001C669C" w:rsidP="001C669C">
      <w:pPr>
        <w:rPr>
          <w:sz w:val="8"/>
        </w:rPr>
      </w:pPr>
    </w:p>
    <w:p w:rsidR="001C669C" w:rsidRDefault="001C669C" w:rsidP="001C669C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DE MENORES SANTO ANXO DA GARDA</w:t>
      </w:r>
    </w:p>
    <w:p w:rsidR="001C669C" w:rsidRDefault="001C669C" w:rsidP="001C669C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PS.C99.40.301.27550.002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PSICÓLOGO/A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11.290,44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ESS2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1C669C" w:rsidRDefault="001C669C" w:rsidP="001C669C">
      <w:pPr>
        <w:rPr>
          <w:sz w:val="8"/>
        </w:rPr>
      </w:pPr>
    </w:p>
    <w:p w:rsidR="001C669C" w:rsidRDefault="001C669C" w:rsidP="001C669C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DE ATENCIÓN A PERSOAS CON DISCAPACIDADES (SARRIA)</w:t>
      </w:r>
    </w:p>
    <w:p w:rsidR="001C669C" w:rsidRDefault="001C669C" w:rsidP="001C669C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PS.C99.40.901.27560.030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ENFERMEIRO/A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10.173,52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PS.C99.40.901.27560.176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PS.C99.40.901.27560.177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PS.C99.40.901.27560.178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PS.C99.40.901.27560.179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PS.C99.40.901.27560.180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PS.C99.40.901.27560.181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PS.C99.40.901.27560.183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PS.C99.40.901.27560.184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1C669C" w:rsidRDefault="001C669C" w:rsidP="001C669C">
      <w:pPr>
        <w:rPr>
          <w:sz w:val="8"/>
        </w:rPr>
      </w:pPr>
    </w:p>
    <w:p w:rsidR="001C669C" w:rsidRDefault="001C669C" w:rsidP="001C669C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SOCIOCOMUNITARIO (PONTEVEDRA)</w:t>
      </w:r>
    </w:p>
    <w:p w:rsidR="001C669C" w:rsidRDefault="001C669C" w:rsidP="001C669C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PS.C99.40.601.36001.010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6.517,98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1C669C" w:rsidRDefault="001C669C" w:rsidP="001C669C">
      <w:pPr>
        <w:rPr>
          <w:sz w:val="8"/>
        </w:rPr>
      </w:pPr>
    </w:p>
    <w:p w:rsidR="001C669C" w:rsidRDefault="001C669C" w:rsidP="001C669C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(PONTEVEDRA)</w:t>
      </w:r>
    </w:p>
    <w:p w:rsidR="001C669C" w:rsidRDefault="001C669C" w:rsidP="001C669C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PS.C99.40.801.36001.011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ENFERMEIRO/A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10.173,52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1C669C" w:rsidRDefault="001C669C" w:rsidP="001C669C">
      <w:pPr>
        <w:rPr>
          <w:sz w:val="8"/>
        </w:rPr>
      </w:pPr>
    </w:p>
    <w:p w:rsidR="001C669C" w:rsidRDefault="001C669C" w:rsidP="001C669C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OCUPACIONAL “O SAIAR” (CALDAS DE REIS)</w:t>
      </w:r>
    </w:p>
    <w:p w:rsidR="001C669C" w:rsidRDefault="001C669C" w:rsidP="001C669C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PS.C99.40.501.36050.004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PSICÓLOGO/A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10.144,68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ESS2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1C669C" w:rsidRDefault="001C669C" w:rsidP="001C669C">
      <w:pPr>
        <w:rPr>
          <w:sz w:val="8"/>
        </w:rPr>
      </w:pPr>
    </w:p>
    <w:p w:rsidR="001C669C" w:rsidRDefault="001C669C" w:rsidP="001C669C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(MARÍN)</w:t>
      </w:r>
    </w:p>
    <w:p w:rsidR="001C669C" w:rsidRDefault="001C669C" w:rsidP="001C669C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PS.C99.40.801.36260.005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ENFERMEIRO/A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10.144,68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1C669C" w:rsidRDefault="001C669C" w:rsidP="001C669C">
      <w:pPr>
        <w:rPr>
          <w:sz w:val="8"/>
        </w:rPr>
      </w:pPr>
    </w:p>
    <w:p w:rsidR="001C669C" w:rsidRDefault="001C669C" w:rsidP="001C669C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DE ATENCIÓN A PERSOAS CON DISCAPACIDADES (REDONDELA)</w:t>
      </w:r>
    </w:p>
    <w:p w:rsidR="001C669C" w:rsidRDefault="001C669C" w:rsidP="001C669C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PS.C99.40.901.36440.038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ENFERMEIRO/A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10.173,52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EMS1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PS.C99.40.901.36440.125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PS.C99.40.901.36440.204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PS.C99.40.901.36440.205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PS.C99.40.901.36440.206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PS.C99.40.901.36440.207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PS.C99.40.901.36440.208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PS.C99.40.901.36440.209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1C669C" w:rsidRDefault="001C669C" w:rsidP="001C669C">
      <w:pPr>
        <w:rPr>
          <w:sz w:val="8"/>
        </w:rPr>
      </w:pPr>
    </w:p>
    <w:p w:rsidR="001C669C" w:rsidRDefault="001C669C" w:rsidP="001C669C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CASA DA XUVENTUDE DE TUI</w:t>
      </w:r>
    </w:p>
    <w:p w:rsidR="001C669C" w:rsidRDefault="001C669C" w:rsidP="001C669C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PS.C99.40.201.36540.005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6.517,98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1C669C" w:rsidRDefault="001C669C" w:rsidP="001C669C">
      <w:pPr>
        <w:rPr>
          <w:sz w:val="8"/>
        </w:rPr>
      </w:pPr>
    </w:p>
    <w:p w:rsidR="001C669C" w:rsidRDefault="001C669C" w:rsidP="001C669C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SOCIOCOMUNITARIO (VIGO)</w:t>
      </w:r>
    </w:p>
    <w:p w:rsidR="001C669C" w:rsidRDefault="001C669C" w:rsidP="001C669C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PS.C99.40.601.36560.009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6.517,98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XORNADA PARTIDA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1C669C" w:rsidRDefault="001C669C" w:rsidP="001C669C">
      <w:pPr>
        <w:rPr>
          <w:sz w:val="8"/>
        </w:rPr>
      </w:pPr>
    </w:p>
    <w:p w:rsidR="001C669C" w:rsidRDefault="001C669C" w:rsidP="001C669C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COMPLEXO RESIDENCIAL DE ATENCIÓN A PERSOAS DEPENDENTES (VIGO)</w:t>
      </w:r>
    </w:p>
    <w:p w:rsidR="001C669C" w:rsidRDefault="001C669C" w:rsidP="001C669C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PS.C99.40.800.36560.027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PSICÓLOGO/A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11.290,44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ESS2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PS.C99.40.800.36560.176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PS.C99.40.800.36560.237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PS.C99.40.800.36560.243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PS.C99.40.800.36560.244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PS.C99.40.800.36560.245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lastRenderedPageBreak/>
              <w:t>PS.C99.40.800.36560.246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PS.C99.40.800.36560.247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PS.C99.40.800.36560.248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PS.C99.40.800.36560.249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PS.C99.40.800.36560.250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PS.C99.40.800.36560.251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PS.C99.40.800.36560.252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PS.C99.40.800.36560.253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PS.C99.40.800.36560.254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PS.C99.40.800.36560.255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PS.C99.40.800.36560.256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PS.C99.40.800.36560.258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PS.C99.40.800.36560.259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PS.C99.40.800.36560.260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PS.C99.40.800.36560.261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PS.C99.40.800.36560.262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PS.C99.40.800.36560.263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PS.C99.40.800.36560.264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PS.C99.40.800.36560.265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PS.C99.40.800.36560.278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PS.C99.40.800.36560.279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PS.C99.40.800.36560.280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PS.C99.40.800.36560.281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PS.C99.40.800.36560.282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PS.C99.40.800.36560.283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DE CLÍNICA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C2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EDC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PS.C99.40.800.36560.365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7.192,78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ESPECIAL: QUENDAS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PS.C99.40.800.36560.366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7.192,78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ESPECIAL: QUENDAS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1C669C" w:rsidRDefault="001C669C" w:rsidP="001C669C">
      <w:pPr>
        <w:rPr>
          <w:sz w:val="8"/>
        </w:rPr>
      </w:pPr>
    </w:p>
    <w:p w:rsidR="001C669C" w:rsidRDefault="001C669C" w:rsidP="001C669C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CASA DA XUVENTUDE DE VILAGARCÍA DE AROUSA</w:t>
      </w:r>
    </w:p>
    <w:p w:rsidR="001C669C" w:rsidRDefault="001C669C" w:rsidP="001C669C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PS.C99.40.201.36590.004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6.517,98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HORARIO ESPECIAL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1C669C" w:rsidRDefault="001C669C" w:rsidP="001C669C">
      <w:pPr>
        <w:rPr>
          <w:sz w:val="8"/>
        </w:rPr>
      </w:pPr>
    </w:p>
    <w:p w:rsidR="001C669C" w:rsidRDefault="001C669C" w:rsidP="001C669C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ESCOLA INFANTIL ELVIÑA</w:t>
      </w:r>
    </w:p>
    <w:p w:rsidR="001C669C" w:rsidRDefault="001C669C" w:rsidP="001C669C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TR.C99.40.402.15001.012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ESPECIALISTA XARDÍN INFANCIA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1C669C" w:rsidRDefault="001C669C" w:rsidP="001C669C">
      <w:pPr>
        <w:rPr>
          <w:sz w:val="8"/>
        </w:rPr>
      </w:pPr>
    </w:p>
    <w:p w:rsidR="001C669C" w:rsidRDefault="001C669C" w:rsidP="001C669C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ESCOLA INFANTIL SANTA Mª DE OZA</w:t>
      </w:r>
    </w:p>
    <w:p w:rsidR="001C669C" w:rsidRDefault="001C669C" w:rsidP="001C669C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TR.C99.40.404.15001.010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ESPECIALISTA XARDÍN INFANCIA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TR.C99.40.404.15001.011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ESPECIALISTA XARDÍN INFANCIA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ITINERANTE CON PRESTACIÓN DE SERVIZOS NOS CENTROS DA LOCALIDADE.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TR.C99.40.404.15001.025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6.517,98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ITINERANTE CON PRESTACIÓN DE SERVIZOS NOS CENTROS DA LOCALIDADE.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1C669C" w:rsidRDefault="001C669C" w:rsidP="001C669C">
      <w:pPr>
        <w:rPr>
          <w:sz w:val="8"/>
        </w:rPr>
      </w:pPr>
    </w:p>
    <w:p w:rsidR="001C669C" w:rsidRDefault="001C669C" w:rsidP="001C669C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ESCOLA INFANTIL SANTA SUSANA</w:t>
      </w:r>
    </w:p>
    <w:p w:rsidR="001C669C" w:rsidRDefault="001C669C" w:rsidP="001C669C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TR.C99.40.401.15770.013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ESPECIALISTA XARDÍN INFANCIA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TR.C99.40.401.15770.015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ESPECIALISTA XARDÍN INFANCIA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1C669C" w:rsidRDefault="001C669C" w:rsidP="001C669C">
      <w:pPr>
        <w:rPr>
          <w:sz w:val="8"/>
        </w:rPr>
      </w:pPr>
    </w:p>
    <w:p w:rsidR="001C669C" w:rsidRDefault="001C669C" w:rsidP="001C669C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ESCOLA INFANTIL VITE</w:t>
      </w:r>
    </w:p>
    <w:p w:rsidR="001C669C" w:rsidRDefault="001C669C" w:rsidP="001C669C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TR.C99.40.402.15770.036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6.517,98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ITINERANTE CON PRESTACIÓN DE SERVIZOS NOS CENTROS DA LOCALIDADE.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1C669C" w:rsidRDefault="001C669C" w:rsidP="001C669C">
      <w:pPr>
        <w:rPr>
          <w:sz w:val="8"/>
        </w:rPr>
      </w:pPr>
    </w:p>
    <w:p w:rsidR="001C669C" w:rsidRDefault="001C669C" w:rsidP="001C669C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ESCOLA INFANTIL Nª Sª SGDO. CORAZÓN</w:t>
      </w:r>
    </w:p>
    <w:p w:rsidR="001C669C" w:rsidRDefault="001C669C" w:rsidP="001C669C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TR.C99.40.401.27001.006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ESPECIALISTA XARDÍN INFANCIA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TR.C99.40.401.27001.013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ESPECIALISTA XARDÍN INFANCIA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TR.C99.40.401.27001.014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ESPECIALISTA XARDÍN INFANCIA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TR.C99.40.401.27001.015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ESPECIALISTA XARDÍN INFANCIA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TR.C99.40.401.27001.027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6.517,98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1C669C" w:rsidRDefault="001C669C" w:rsidP="001C669C">
      <w:pPr>
        <w:rPr>
          <w:sz w:val="8"/>
        </w:rPr>
      </w:pPr>
    </w:p>
    <w:p w:rsidR="001C669C" w:rsidRDefault="001C669C" w:rsidP="001C669C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ESCOLA INFANTIL Nª Sª DO CAMPO</w:t>
      </w:r>
    </w:p>
    <w:p w:rsidR="001C669C" w:rsidRDefault="001C669C" w:rsidP="001C669C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TR.C99.40.401.27500.018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6.517,98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1C669C" w:rsidRDefault="001C669C" w:rsidP="001C669C">
      <w:pPr>
        <w:rPr>
          <w:sz w:val="8"/>
        </w:rPr>
      </w:pPr>
    </w:p>
    <w:p w:rsidR="001C669C" w:rsidRDefault="001C669C" w:rsidP="001C669C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ESCOLA INFANTIL A FARIXA</w:t>
      </w:r>
    </w:p>
    <w:p w:rsidR="001C669C" w:rsidRDefault="001C669C" w:rsidP="001C669C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TR.C99.40.401.32001.011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ESPECIALISTA XARDÍN INFANCIA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TR.C99.40.401.32001.012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ESPECIALISTA XARDÍN INFANCIA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TR.C99.40.401.32001.026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6.517,98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1C669C" w:rsidRDefault="001C669C" w:rsidP="001C669C">
      <w:pPr>
        <w:rPr>
          <w:sz w:val="8"/>
        </w:rPr>
      </w:pPr>
    </w:p>
    <w:p w:rsidR="001C669C" w:rsidRDefault="001C669C" w:rsidP="001C669C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ESCOLA INFANTIL CAMPOLONGO</w:t>
      </w:r>
    </w:p>
    <w:p w:rsidR="001C669C" w:rsidRDefault="001C669C" w:rsidP="001C669C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TR.C99.40.401.36001.016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ESPECIALISTA XARDÍN INFANCIA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TR.C99.40.401.36001.031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6.517,98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1C669C" w:rsidRDefault="001C669C" w:rsidP="001C669C">
      <w:pPr>
        <w:rPr>
          <w:sz w:val="8"/>
        </w:rPr>
      </w:pPr>
    </w:p>
    <w:p w:rsidR="001C669C" w:rsidRDefault="001C669C" w:rsidP="001C669C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ESCOLA INFANTIL DE COIA</w:t>
      </w:r>
    </w:p>
    <w:p w:rsidR="001C669C" w:rsidRDefault="001C669C" w:rsidP="001C669C">
      <w:pPr>
        <w:rPr>
          <w:sz w:val="8"/>
        </w:rPr>
      </w:pPr>
    </w:p>
    <w:tbl>
      <w:tblPr>
        <w:tblW w:w="1635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71"/>
        <w:gridCol w:w="5019"/>
        <w:gridCol w:w="340"/>
        <w:gridCol w:w="794"/>
        <w:gridCol w:w="567"/>
        <w:gridCol w:w="788"/>
        <w:gridCol w:w="1429"/>
        <w:gridCol w:w="624"/>
        <w:gridCol w:w="624"/>
        <w:gridCol w:w="1134"/>
        <w:gridCol w:w="1134"/>
        <w:gridCol w:w="2034"/>
      </w:tblGrid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TR.C99.40.403.36560.009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ESPECIALISTA XARDÍN INFANCIA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ITINERANTE CON PRESTACIÓN DE SERVIZOS NOS CENTROS DA LOCALIDADE.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TR.C99.40.403.36560.017</w:t>
            </w:r>
          </w:p>
        </w:tc>
        <w:tc>
          <w:tcPr>
            <w:tcW w:w="501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ESPECIALISTA XARDÍN INFANCIA</w:t>
            </w:r>
          </w:p>
        </w:tc>
        <w:tc>
          <w:tcPr>
            <w:tcW w:w="34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9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C1</w:t>
            </w:r>
          </w:p>
        </w:tc>
        <w:tc>
          <w:tcPr>
            <w:tcW w:w="1429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EBS1</w:t>
            </w:r>
          </w:p>
        </w:tc>
        <w:tc>
          <w:tcPr>
            <w:tcW w:w="624" w:type="dxa"/>
            <w:tcBorders>
              <w:left w:val="nil"/>
              <w:right w:val="single" w:sz="4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AXG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34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2034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  <w:r>
              <w:rPr>
                <w:sz w:val="14"/>
              </w:rPr>
              <w:t>ITINERANTE CON PRESTACIÓN DE SERVIZOS NOS CENTROS DA LOCALIDADE.</w:t>
            </w:r>
          </w:p>
          <w:p w:rsidR="001C669C" w:rsidRDefault="001C669C" w:rsidP="00563CF5">
            <w:pPr>
              <w:pStyle w:val="Encabezado"/>
              <w:ind w:right="98"/>
              <w:rPr>
                <w:sz w:val="14"/>
              </w:rPr>
            </w:pPr>
          </w:p>
        </w:tc>
      </w:tr>
    </w:tbl>
    <w:p w:rsidR="006A7AFA" w:rsidRDefault="006A7AFA">
      <w:pPr>
        <w:pStyle w:val="Encabezado"/>
        <w:tabs>
          <w:tab w:val="clear" w:pos="4252"/>
          <w:tab w:val="clear" w:pos="8504"/>
        </w:tabs>
      </w:pPr>
    </w:p>
    <w:p w:rsidR="00372A4B" w:rsidRDefault="00372A4B">
      <w:pPr>
        <w:pStyle w:val="Encabezado"/>
        <w:tabs>
          <w:tab w:val="clear" w:pos="4252"/>
          <w:tab w:val="clear" w:pos="8504"/>
        </w:tabs>
      </w:pPr>
      <w:bookmarkStart w:id="2" w:name="Fin_func"/>
      <w:bookmarkEnd w:id="2"/>
    </w:p>
    <w:p w:rsidR="00372A4B" w:rsidRDefault="00372A4B">
      <w:pPr>
        <w:pStyle w:val="Encabezado"/>
        <w:tabs>
          <w:tab w:val="clear" w:pos="4252"/>
          <w:tab w:val="clear" w:pos="8504"/>
        </w:tabs>
        <w:sectPr w:rsidR="00372A4B">
          <w:headerReference w:type="default" r:id="rId7"/>
          <w:footerReference w:type="default" r:id="rId8"/>
          <w:headerReference w:type="first" r:id="rId9"/>
          <w:footerReference w:type="first" r:id="rId10"/>
          <w:pgSz w:w="16840" w:h="11907" w:orient="landscape" w:code="9"/>
          <w:pgMar w:top="266" w:right="363" w:bottom="567" w:left="363" w:header="425" w:footer="720" w:gutter="0"/>
          <w:cols w:space="720"/>
          <w:titlePg/>
        </w:sectPr>
      </w:pPr>
    </w:p>
    <w:p w:rsidR="001C669C" w:rsidRDefault="001C669C" w:rsidP="001C669C">
      <w:pPr>
        <w:rPr>
          <w:sz w:val="2"/>
        </w:rPr>
      </w:pPr>
      <w:bookmarkStart w:id="3" w:name="Laborales"/>
      <w:bookmarkEnd w:id="3"/>
    </w:p>
    <w:p w:rsidR="001C669C" w:rsidRDefault="001C669C" w:rsidP="001C669C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70"/>
        <w:rPr>
          <w:sz w:val="18"/>
        </w:rPr>
      </w:pPr>
      <w:r>
        <w:rPr>
          <w:b/>
          <w:sz w:val="18"/>
        </w:rPr>
        <w:t>SERVIZOS PERIFÉRICOS</w:t>
      </w:r>
    </w:p>
    <w:p w:rsidR="001C669C" w:rsidRDefault="001C669C" w:rsidP="001C669C">
      <w:pPr>
        <w:rPr>
          <w:sz w:val="8"/>
        </w:rPr>
      </w:pPr>
    </w:p>
    <w:p w:rsidR="001C669C" w:rsidRDefault="001C669C" w:rsidP="001C669C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DE ATENCIÓN A PERSOAS CON DISCAPACIDADES (A CORUÑA)</w:t>
      </w:r>
    </w:p>
    <w:p w:rsidR="001C669C" w:rsidRDefault="001C669C" w:rsidP="001C669C">
      <w:pPr>
        <w:rPr>
          <w:sz w:val="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3"/>
        <w:gridCol w:w="4636"/>
        <w:gridCol w:w="567"/>
        <w:gridCol w:w="850"/>
        <w:gridCol w:w="1341"/>
        <w:gridCol w:w="1188"/>
        <w:gridCol w:w="1198"/>
        <w:gridCol w:w="1198"/>
        <w:gridCol w:w="3277"/>
      </w:tblGrid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PS.C99.40.501.15001.479</w:t>
            </w:r>
          </w:p>
        </w:tc>
        <w:tc>
          <w:tcPr>
            <w:tcW w:w="4636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COIDADOR/A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341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11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277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114"/>
              <w:rPr>
                <w:sz w:val="14"/>
              </w:rPr>
            </w:pPr>
            <w:r>
              <w:rPr>
                <w:sz w:val="14"/>
              </w:rPr>
              <w:t>B10 // B14 // B18</w:t>
            </w:r>
          </w:p>
          <w:p w:rsidR="001C669C" w:rsidRDefault="001C669C" w:rsidP="00563CF5">
            <w:pPr>
              <w:pStyle w:val="Encabezado"/>
              <w:ind w:right="114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PS.C99.40.501.15001.480</w:t>
            </w:r>
          </w:p>
        </w:tc>
        <w:tc>
          <w:tcPr>
            <w:tcW w:w="4636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COIDADOR/A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341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11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277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114"/>
              <w:rPr>
                <w:sz w:val="14"/>
              </w:rPr>
            </w:pPr>
            <w:r>
              <w:rPr>
                <w:sz w:val="14"/>
              </w:rPr>
              <w:t>B10 // B14 // B18</w:t>
            </w:r>
          </w:p>
          <w:p w:rsidR="001C669C" w:rsidRDefault="001C669C" w:rsidP="00563CF5">
            <w:pPr>
              <w:pStyle w:val="Encabezado"/>
              <w:ind w:right="114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PS.C99.40.501.15001.481</w:t>
            </w:r>
          </w:p>
        </w:tc>
        <w:tc>
          <w:tcPr>
            <w:tcW w:w="4636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COIDADOR/A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341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11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277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114"/>
              <w:rPr>
                <w:sz w:val="14"/>
              </w:rPr>
            </w:pPr>
            <w:r>
              <w:rPr>
                <w:sz w:val="14"/>
              </w:rPr>
              <w:t>B10 // B14 // B18</w:t>
            </w:r>
          </w:p>
          <w:p w:rsidR="001C669C" w:rsidRDefault="001C669C" w:rsidP="00563CF5">
            <w:pPr>
              <w:pStyle w:val="Encabezado"/>
              <w:ind w:right="114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PS.C99.40.501.15001.482</w:t>
            </w:r>
          </w:p>
        </w:tc>
        <w:tc>
          <w:tcPr>
            <w:tcW w:w="4636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COIDADOR/A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341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11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277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114"/>
              <w:rPr>
                <w:sz w:val="14"/>
              </w:rPr>
            </w:pPr>
            <w:r>
              <w:rPr>
                <w:sz w:val="14"/>
              </w:rPr>
              <w:t>B10 // B14 // B18</w:t>
            </w:r>
          </w:p>
          <w:p w:rsidR="001C669C" w:rsidRDefault="001C669C" w:rsidP="00563CF5">
            <w:pPr>
              <w:pStyle w:val="Encabezado"/>
              <w:ind w:right="114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PS.C99.40.501.15001.483</w:t>
            </w:r>
          </w:p>
        </w:tc>
        <w:tc>
          <w:tcPr>
            <w:tcW w:w="4636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COIDADOR/A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341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11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277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114"/>
              <w:rPr>
                <w:sz w:val="14"/>
              </w:rPr>
            </w:pPr>
            <w:r>
              <w:rPr>
                <w:sz w:val="14"/>
              </w:rPr>
              <w:t>B10 // B14 // B18</w:t>
            </w:r>
          </w:p>
          <w:p w:rsidR="001C669C" w:rsidRDefault="001C669C" w:rsidP="00563CF5">
            <w:pPr>
              <w:pStyle w:val="Encabezado"/>
              <w:ind w:right="114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PS.C99.40.501.15001.484</w:t>
            </w:r>
          </w:p>
        </w:tc>
        <w:tc>
          <w:tcPr>
            <w:tcW w:w="4636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COIDADOR/A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341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11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277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114"/>
              <w:rPr>
                <w:sz w:val="14"/>
              </w:rPr>
            </w:pPr>
            <w:r>
              <w:rPr>
                <w:sz w:val="14"/>
              </w:rPr>
              <w:t>B10 // B14 // B18</w:t>
            </w:r>
          </w:p>
          <w:p w:rsidR="001C669C" w:rsidRDefault="001C669C" w:rsidP="00563CF5">
            <w:pPr>
              <w:pStyle w:val="Encabezado"/>
              <w:ind w:right="114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PS.C99.40.501.15001.485</w:t>
            </w:r>
          </w:p>
        </w:tc>
        <w:tc>
          <w:tcPr>
            <w:tcW w:w="4636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COIDADOR/A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341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11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277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114"/>
              <w:rPr>
                <w:sz w:val="14"/>
              </w:rPr>
            </w:pPr>
            <w:r>
              <w:rPr>
                <w:sz w:val="14"/>
              </w:rPr>
              <w:t>B10 // B14 // B18</w:t>
            </w:r>
          </w:p>
          <w:p w:rsidR="001C669C" w:rsidRDefault="001C669C" w:rsidP="00563CF5">
            <w:pPr>
              <w:pStyle w:val="Encabezado"/>
              <w:ind w:right="114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PS.C99.40.501.15001.486</w:t>
            </w:r>
          </w:p>
        </w:tc>
        <w:tc>
          <w:tcPr>
            <w:tcW w:w="4636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COIDADOR/A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341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11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277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114"/>
              <w:rPr>
                <w:sz w:val="14"/>
              </w:rPr>
            </w:pPr>
            <w:r>
              <w:rPr>
                <w:sz w:val="14"/>
              </w:rPr>
              <w:t>B10 // B14 // B18</w:t>
            </w:r>
          </w:p>
          <w:p w:rsidR="001C669C" w:rsidRDefault="001C669C" w:rsidP="00563CF5">
            <w:pPr>
              <w:pStyle w:val="Encabezado"/>
              <w:ind w:right="114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PS.C99.40.501.15001.487</w:t>
            </w:r>
          </w:p>
        </w:tc>
        <w:tc>
          <w:tcPr>
            <w:tcW w:w="4636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COIDADOR/A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341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11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277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114"/>
              <w:rPr>
                <w:sz w:val="14"/>
              </w:rPr>
            </w:pPr>
            <w:r>
              <w:rPr>
                <w:sz w:val="14"/>
              </w:rPr>
              <w:t>B10 // B14 // B18</w:t>
            </w:r>
          </w:p>
          <w:p w:rsidR="001C669C" w:rsidRDefault="001C669C" w:rsidP="00563CF5">
            <w:pPr>
              <w:pStyle w:val="Encabezado"/>
              <w:ind w:right="114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PS.C99.40.501.15001.512</w:t>
            </w:r>
          </w:p>
        </w:tc>
        <w:tc>
          <w:tcPr>
            <w:tcW w:w="4636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COIDADOR/A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341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11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277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114"/>
              <w:rPr>
                <w:sz w:val="14"/>
              </w:rPr>
            </w:pPr>
            <w:r>
              <w:rPr>
                <w:sz w:val="14"/>
              </w:rPr>
              <w:t>B10 // B14 // B18</w:t>
            </w:r>
          </w:p>
          <w:p w:rsidR="001C669C" w:rsidRDefault="001C669C" w:rsidP="00563CF5">
            <w:pPr>
              <w:pStyle w:val="Encabezado"/>
              <w:ind w:right="114"/>
              <w:rPr>
                <w:sz w:val="14"/>
              </w:rPr>
            </w:pPr>
          </w:p>
        </w:tc>
      </w:tr>
      <w:tr w:rsidR="001C669C" w:rsidTr="00563C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PS.C99.40.501.15001.526</w:t>
            </w:r>
          </w:p>
        </w:tc>
        <w:tc>
          <w:tcPr>
            <w:tcW w:w="4636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AUXILIAR COIDADOR/A</w:t>
            </w:r>
          </w:p>
        </w:tc>
        <w:tc>
          <w:tcPr>
            <w:tcW w:w="567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341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center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118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rPr>
                <w:sz w:val="14"/>
              </w:rPr>
            </w:pPr>
          </w:p>
        </w:tc>
        <w:tc>
          <w:tcPr>
            <w:tcW w:w="1198" w:type="dxa"/>
            <w:tcBorders>
              <w:left w:val="nil"/>
              <w:right w:val="single" w:sz="6" w:space="0" w:color="auto"/>
            </w:tcBorders>
          </w:tcPr>
          <w:p w:rsidR="001C669C" w:rsidRDefault="001C669C" w:rsidP="00563CF5">
            <w:pPr>
              <w:pStyle w:val="Encabezado"/>
              <w:spacing w:after="17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277" w:type="dxa"/>
            <w:tcBorders>
              <w:left w:val="nil"/>
            </w:tcBorders>
          </w:tcPr>
          <w:p w:rsidR="001C669C" w:rsidRDefault="001C669C" w:rsidP="00563CF5">
            <w:pPr>
              <w:pStyle w:val="Encabezado"/>
              <w:ind w:right="114"/>
              <w:rPr>
                <w:sz w:val="14"/>
              </w:rPr>
            </w:pPr>
            <w:r>
              <w:rPr>
                <w:sz w:val="14"/>
              </w:rPr>
              <w:t>B10 // B14 // B18</w:t>
            </w:r>
          </w:p>
          <w:p w:rsidR="001C669C" w:rsidRDefault="001C669C" w:rsidP="00563CF5">
            <w:pPr>
              <w:pStyle w:val="Encabezado"/>
              <w:ind w:right="114"/>
              <w:rPr>
                <w:sz w:val="14"/>
              </w:rPr>
            </w:pPr>
          </w:p>
        </w:tc>
      </w:tr>
    </w:tbl>
    <w:p w:rsidR="00372A4B" w:rsidRDefault="00372A4B"/>
    <w:p w:rsidR="001C669C" w:rsidRDefault="001C669C">
      <w:pPr>
        <w:pStyle w:val="Encabezado"/>
        <w:tabs>
          <w:tab w:val="clear" w:pos="4252"/>
          <w:tab w:val="clear" w:pos="8504"/>
        </w:tabs>
        <w:sectPr w:rsidR="001C669C">
          <w:headerReference w:type="default" r:id="rId11"/>
          <w:footerReference w:type="default" r:id="rId12"/>
          <w:headerReference w:type="first" r:id="rId13"/>
          <w:footerReference w:type="first" r:id="rId14"/>
          <w:pgSz w:w="16840" w:h="11907" w:orient="landscape" w:code="9"/>
          <w:pgMar w:top="266" w:right="363" w:bottom="567" w:left="363" w:header="425" w:footer="720" w:gutter="0"/>
          <w:cols w:space="720"/>
          <w:titlePg/>
        </w:sectPr>
      </w:pPr>
      <w:bookmarkStart w:id="4" w:name="Fin_labo"/>
      <w:bookmarkEnd w:id="4"/>
    </w:p>
    <w:p w:rsidR="001C669C" w:rsidRDefault="001C669C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lastRenderedPageBreak/>
        <w:t xml:space="preserve">        </w:t>
      </w:r>
      <w:r>
        <w:rPr>
          <w:b/>
          <w:u w:val="single"/>
        </w:rPr>
        <w:t>CÓDIGO - DESCRICIÓN DAS FORMAS DE PROVISIÓN</w:t>
      </w:r>
    </w:p>
    <w:p w:rsidR="001C669C" w:rsidRDefault="001C669C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1C669C" w:rsidRDefault="001C669C">
      <w:pPr>
        <w:pStyle w:val="Encabezado"/>
        <w:tabs>
          <w:tab w:val="clear" w:pos="4252"/>
          <w:tab w:val="clear" w:pos="8504"/>
        </w:tabs>
      </w:pPr>
      <w:r>
        <w:tab/>
        <w:t>C</w:t>
      </w:r>
      <w:r>
        <w:tab/>
        <w:t>CONCURSO</w:t>
      </w:r>
    </w:p>
    <w:p w:rsidR="001C669C" w:rsidRDefault="001C669C">
      <w:pPr>
        <w:pStyle w:val="Encabezado"/>
        <w:tabs>
          <w:tab w:val="clear" w:pos="4252"/>
          <w:tab w:val="clear" w:pos="8504"/>
        </w:tabs>
      </w:pPr>
    </w:p>
    <w:p w:rsidR="001C669C" w:rsidRDefault="001C669C">
      <w:pPr>
        <w:pStyle w:val="Encabezado"/>
        <w:tabs>
          <w:tab w:val="clear" w:pos="4252"/>
          <w:tab w:val="clear" w:pos="8504"/>
        </w:tabs>
      </w:pPr>
    </w:p>
    <w:p w:rsidR="001C669C" w:rsidRDefault="001C669C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DOS CORPOS/ESCALAS</w:t>
      </w:r>
    </w:p>
    <w:p w:rsidR="001C669C" w:rsidRDefault="001C669C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1C669C" w:rsidRDefault="001C669C">
      <w:pPr>
        <w:pStyle w:val="Encabezado"/>
        <w:tabs>
          <w:tab w:val="clear" w:pos="4252"/>
          <w:tab w:val="clear" w:pos="8504"/>
        </w:tabs>
      </w:pPr>
      <w:r>
        <w:tab/>
        <w:t>EBS1</w:t>
      </w:r>
      <w:r>
        <w:tab/>
        <w:t>ESPECIAL (ESC. AXENTES TÉCN. FACULTATIVOS - ESP. EDUCACIÓN INFANTIL)</w:t>
      </w:r>
    </w:p>
    <w:p w:rsidR="001C669C" w:rsidRDefault="001C669C">
      <w:pPr>
        <w:pStyle w:val="Encabezado"/>
        <w:tabs>
          <w:tab w:val="clear" w:pos="4252"/>
          <w:tab w:val="clear" w:pos="8504"/>
        </w:tabs>
      </w:pPr>
      <w:r>
        <w:tab/>
        <w:t>EDC</w:t>
      </w:r>
      <w:r>
        <w:tab/>
        <w:t>ESPECIAL (ESCALA DE AUXILIARES DE CLÍNICA)</w:t>
      </w:r>
    </w:p>
    <w:p w:rsidR="001C669C" w:rsidRDefault="001C669C">
      <w:pPr>
        <w:pStyle w:val="Encabezado"/>
        <w:tabs>
          <w:tab w:val="clear" w:pos="4252"/>
          <w:tab w:val="clear" w:pos="8504"/>
        </w:tabs>
      </w:pPr>
      <w:r>
        <w:tab/>
        <w:t>EMS1</w:t>
      </w:r>
      <w:r>
        <w:tab/>
        <w:t>ESPECIAL (ESC. TÉCNICOS FACULTATIVOS - ESP. ENFERMARÍA)</w:t>
      </w:r>
    </w:p>
    <w:p w:rsidR="001C669C" w:rsidRDefault="001C669C">
      <w:pPr>
        <w:pStyle w:val="Encabezado"/>
        <w:tabs>
          <w:tab w:val="clear" w:pos="4252"/>
          <w:tab w:val="clear" w:pos="8504"/>
        </w:tabs>
      </w:pPr>
      <w:r>
        <w:tab/>
        <w:t>EMS2</w:t>
      </w:r>
      <w:r>
        <w:tab/>
        <w:t>ESPECIAL (ESC. TÉCNICOS FACULTATIVOS - ESP. EDUCADORES)</w:t>
      </w:r>
    </w:p>
    <w:p w:rsidR="001C669C" w:rsidRDefault="001C669C">
      <w:pPr>
        <w:pStyle w:val="Encabezado"/>
        <w:tabs>
          <w:tab w:val="clear" w:pos="4252"/>
          <w:tab w:val="clear" w:pos="8504"/>
        </w:tabs>
      </w:pPr>
      <w:r>
        <w:tab/>
        <w:t>ESS2</w:t>
      </w:r>
      <w:r>
        <w:tab/>
        <w:t>ESPECIAL (ESC. FACULTATIVOS - ESP. PSICOLOXÍA)</w:t>
      </w:r>
    </w:p>
    <w:p w:rsidR="001C669C" w:rsidRDefault="001C669C">
      <w:pPr>
        <w:pStyle w:val="Encabezado"/>
        <w:tabs>
          <w:tab w:val="clear" w:pos="4252"/>
          <w:tab w:val="clear" w:pos="8504"/>
        </w:tabs>
      </w:pPr>
      <w:r>
        <w:tab/>
        <w:t>XELC</w:t>
      </w:r>
      <w:r>
        <w:tab/>
        <w:t>XERAL (ESCALA PERSOAL LIMPEZA E REC. NAT. - ESP. LIMPEZA E COCIÑA)</w:t>
      </w:r>
    </w:p>
    <w:p w:rsidR="001C669C" w:rsidRDefault="001C669C">
      <w:pPr>
        <w:pStyle w:val="Encabezado"/>
        <w:tabs>
          <w:tab w:val="clear" w:pos="4252"/>
          <w:tab w:val="clear" w:pos="8504"/>
        </w:tabs>
        <w:rPr>
          <w:b/>
        </w:rPr>
      </w:pPr>
    </w:p>
    <w:p w:rsidR="001C669C" w:rsidRDefault="001C669C">
      <w:pPr>
        <w:pStyle w:val="Encabezado"/>
        <w:tabs>
          <w:tab w:val="clear" w:pos="4252"/>
          <w:tab w:val="clear" w:pos="8504"/>
        </w:tabs>
        <w:rPr>
          <w:b/>
        </w:rPr>
      </w:pPr>
    </w:p>
    <w:p w:rsidR="001C669C" w:rsidRDefault="001C669C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DOUTRAS ADMINISTRACIÓNS</w:t>
      </w:r>
    </w:p>
    <w:p w:rsidR="001C669C" w:rsidRDefault="001C669C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1C669C" w:rsidRDefault="001C669C">
      <w:pPr>
        <w:pStyle w:val="Encabezado"/>
        <w:tabs>
          <w:tab w:val="clear" w:pos="4252"/>
          <w:tab w:val="clear" w:pos="8504"/>
        </w:tabs>
      </w:pPr>
      <w:r>
        <w:tab/>
        <w:t>AXG</w:t>
      </w:r>
      <w:r>
        <w:tab/>
        <w:t>ADSCRICIÓN EXCLUSIVA A FUNCIONARIOS DA XUNTA DE GALICIA.</w:t>
      </w:r>
    </w:p>
    <w:p w:rsidR="001C669C" w:rsidRDefault="001C669C">
      <w:pPr>
        <w:pStyle w:val="Encabezado"/>
        <w:tabs>
          <w:tab w:val="clear" w:pos="4252"/>
          <w:tab w:val="clear" w:pos="8504"/>
        </w:tabs>
        <w:rPr>
          <w:b/>
        </w:rPr>
      </w:pPr>
    </w:p>
    <w:p w:rsidR="001C669C" w:rsidRDefault="001C669C">
      <w:pPr>
        <w:pStyle w:val="Encabezado"/>
        <w:tabs>
          <w:tab w:val="clear" w:pos="4252"/>
          <w:tab w:val="clear" w:pos="8504"/>
        </w:tabs>
        <w:rPr>
          <w:b/>
        </w:rPr>
      </w:pPr>
    </w:p>
    <w:p w:rsidR="001C669C" w:rsidRDefault="001C669C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DOS COMPLEMENTOS SALARIAIS</w:t>
      </w:r>
    </w:p>
    <w:p w:rsidR="001C669C" w:rsidRDefault="001C669C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1C669C" w:rsidRDefault="001C669C">
      <w:pPr>
        <w:pStyle w:val="Encabezado"/>
        <w:tabs>
          <w:tab w:val="clear" w:pos="4252"/>
          <w:tab w:val="clear" w:pos="8504"/>
        </w:tabs>
      </w:pPr>
      <w:r>
        <w:tab/>
        <w:t>B10</w:t>
      </w:r>
      <w:r>
        <w:tab/>
        <w:t>COMPLEMENTO SALARIAL DE SINGULARIDADE POR PERIGOSIDADE.</w:t>
      </w:r>
    </w:p>
    <w:p w:rsidR="001C669C" w:rsidRDefault="001C669C">
      <w:pPr>
        <w:pStyle w:val="Encabezado"/>
        <w:tabs>
          <w:tab w:val="clear" w:pos="4252"/>
          <w:tab w:val="clear" w:pos="8504"/>
        </w:tabs>
      </w:pPr>
      <w:r>
        <w:tab/>
        <w:t>B14</w:t>
      </w:r>
      <w:r>
        <w:tab/>
        <w:t>COMPLEMENTO SALARIAL DE SINGULARIDADE DE ESPECIAL DEDICACIÓN.</w:t>
      </w:r>
    </w:p>
    <w:p w:rsidR="00372A4B" w:rsidRDefault="001C669C">
      <w:pPr>
        <w:pStyle w:val="Encabezado"/>
        <w:tabs>
          <w:tab w:val="clear" w:pos="4252"/>
          <w:tab w:val="clear" w:pos="8504"/>
        </w:tabs>
      </w:pPr>
      <w:r>
        <w:tab/>
        <w:t>B18</w:t>
      </w:r>
      <w:r>
        <w:tab/>
        <w:t xml:space="preserve">COMPLEMENTO SALARIAL DE SINGULARIDADE POR PENOSIDADE. </w:t>
      </w:r>
    </w:p>
    <w:sectPr w:rsidR="00372A4B">
      <w:headerReference w:type="first" r:id="rId15"/>
      <w:pgSz w:w="16840" w:h="11907" w:orient="landscape" w:code="9"/>
      <w:pgMar w:top="266" w:right="363" w:bottom="567" w:left="363" w:header="42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69C" w:rsidRDefault="001C669C">
      <w:r>
        <w:separator/>
      </w:r>
    </w:p>
  </w:endnote>
  <w:endnote w:type="continuationSeparator" w:id="0">
    <w:p w:rsidR="001C669C" w:rsidRDefault="001C6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A4B" w:rsidRDefault="00372A4B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1C669C">
      <w:rPr>
        <w:rStyle w:val="Nmerodepgina"/>
        <w:noProof/>
        <w:sz w:val="16"/>
      </w:rPr>
      <w:t>2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A4B" w:rsidRDefault="00372A4B">
    <w:pPr>
      <w:pStyle w:val="Piedepgina"/>
      <w:jc w:val="center"/>
      <w:rPr>
        <w:lang w:val="es-ES"/>
      </w:rPr>
    </w:pPr>
    <w:r>
      <w:rPr>
        <w:lang w:val="es-ES"/>
      </w:rPr>
      <w:t xml:space="preserve">-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1C669C">
      <w:rPr>
        <w:rStyle w:val="Nmerodepgina"/>
        <w:noProof/>
      </w:rPr>
      <w:t>1</w:t>
    </w:r>
    <w:r>
      <w:rPr>
        <w:rStyle w:val="Nmerodepgina"/>
      </w:rPr>
      <w:fldChar w:fldCharType="end"/>
    </w:r>
    <w:r>
      <w:rPr>
        <w:lang w:val="es-ES"/>
      </w:rPr>
      <w:t xml:space="preserve"> 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A4B" w:rsidRDefault="00372A4B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>
      <w:rPr>
        <w:rStyle w:val="Nmerodepgina"/>
        <w:noProof/>
        <w:sz w:val="16"/>
      </w:rPr>
      <w:t>3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A4B" w:rsidRDefault="00372A4B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1C669C">
      <w:rPr>
        <w:rStyle w:val="Nmerodepgina"/>
        <w:noProof/>
        <w:sz w:val="16"/>
      </w:rPr>
      <w:t>9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69C" w:rsidRDefault="001C669C">
      <w:r>
        <w:separator/>
      </w:r>
    </w:p>
  </w:footnote>
  <w:footnote w:type="continuationSeparator" w:id="0">
    <w:p w:rsidR="001C669C" w:rsidRDefault="001C66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A4B" w:rsidRDefault="001C669C">
    <w:pPr>
      <w:pStyle w:val="Encabezado"/>
      <w:ind w:right="84"/>
      <w:jc w:val="right"/>
      <w:rPr>
        <w:b/>
      </w:rPr>
    </w:pPr>
    <w:r>
      <w:rPr>
        <w:b/>
      </w:rPr>
      <w:t>20/12/2023</w:t>
    </w:r>
  </w:p>
  <w:p w:rsidR="00372A4B" w:rsidRDefault="001C669C">
    <w:pPr>
      <w:pStyle w:val="Encabezado"/>
      <w:rPr>
        <w:b/>
        <w:u w:val="double"/>
      </w:rPr>
    </w:pPr>
    <w:r>
      <w:rPr>
        <w:b/>
        <w:u w:val="double"/>
      </w:rPr>
      <w:t>CONSELLERÍA DE POLÍTICA SOCIAL E XUVENTUDE</w:t>
    </w:r>
  </w:p>
  <w:p w:rsidR="00372A4B" w:rsidRDefault="00372A4B">
    <w:pPr>
      <w:pStyle w:val="Encabezado"/>
      <w:jc w:val="center"/>
      <w:rPr>
        <w:b/>
        <w:sz w:val="24"/>
      </w:rPr>
    </w:pPr>
  </w:p>
  <w:tbl>
    <w:tblPr>
      <w:tblW w:w="16358" w:type="dxa"/>
      <w:tblInd w:w="-28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71"/>
      <w:gridCol w:w="5019"/>
      <w:gridCol w:w="340"/>
      <w:gridCol w:w="794"/>
      <w:gridCol w:w="567"/>
      <w:gridCol w:w="732"/>
      <w:gridCol w:w="1428"/>
      <w:gridCol w:w="624"/>
      <w:gridCol w:w="624"/>
      <w:gridCol w:w="1134"/>
      <w:gridCol w:w="1134"/>
      <w:gridCol w:w="2091"/>
    </w:tblGrid>
    <w:tr w:rsidR="006A7AFA" w:rsidTr="006A7AFA">
      <w:tblPrEx>
        <w:tblCellMar>
          <w:top w:w="0" w:type="dxa"/>
          <w:bottom w:w="0" w:type="dxa"/>
        </w:tblCellMar>
      </w:tblPrEx>
      <w:trPr>
        <w:cantSplit/>
      </w:trPr>
      <w:tc>
        <w:tcPr>
          <w:tcW w:w="1871" w:type="dxa"/>
        </w:tcPr>
        <w:p w:rsidR="006A7AFA" w:rsidRDefault="006A7AFA" w:rsidP="0093208B">
          <w:pPr>
            <w:pStyle w:val="Encabezado"/>
            <w:rPr>
              <w:b/>
              <w:sz w:val="16"/>
            </w:rPr>
          </w:pPr>
        </w:p>
        <w:p w:rsidR="006A7AFA" w:rsidRDefault="006A7AFA" w:rsidP="0093208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5019" w:type="dxa"/>
        </w:tcPr>
        <w:p w:rsidR="006A7AFA" w:rsidRDefault="006A7AFA" w:rsidP="0093208B">
          <w:pPr>
            <w:pStyle w:val="Encabezado"/>
            <w:rPr>
              <w:b/>
              <w:sz w:val="16"/>
            </w:rPr>
          </w:pPr>
        </w:p>
        <w:p w:rsidR="006A7AFA" w:rsidRDefault="006A7AFA" w:rsidP="0093208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40" w:type="dxa"/>
        </w:tcPr>
        <w:p w:rsidR="006A7AFA" w:rsidRDefault="006A7AFA" w:rsidP="0093208B">
          <w:pPr>
            <w:pStyle w:val="Encabezado"/>
            <w:rPr>
              <w:b/>
              <w:sz w:val="16"/>
            </w:rPr>
          </w:pPr>
        </w:p>
        <w:p w:rsidR="006A7AFA" w:rsidRDefault="006A7AFA" w:rsidP="0093208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94" w:type="dxa"/>
        </w:tcPr>
        <w:p w:rsidR="006A7AFA" w:rsidRDefault="006A7AFA" w:rsidP="0093208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7" w:type="dxa"/>
        </w:tcPr>
        <w:p w:rsidR="006A7AFA" w:rsidRDefault="006A7AFA" w:rsidP="0093208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32" w:type="dxa"/>
        </w:tcPr>
        <w:p w:rsidR="006A7AFA" w:rsidRDefault="006A7AFA" w:rsidP="0093208B">
          <w:pPr>
            <w:pStyle w:val="Encabezado"/>
            <w:rPr>
              <w:b/>
              <w:sz w:val="16"/>
            </w:rPr>
          </w:pPr>
        </w:p>
        <w:p w:rsidR="006A7AFA" w:rsidRDefault="006A7AFA" w:rsidP="0093208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28" w:type="dxa"/>
        </w:tcPr>
        <w:p w:rsidR="006A7AFA" w:rsidRDefault="006A7AFA" w:rsidP="0093208B">
          <w:pPr>
            <w:pStyle w:val="Encabezado"/>
            <w:rPr>
              <w:b/>
              <w:sz w:val="16"/>
            </w:rPr>
          </w:pPr>
        </w:p>
        <w:p w:rsidR="006A7AFA" w:rsidRDefault="006A7AFA" w:rsidP="0093208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4" w:type="dxa"/>
          <w:vAlign w:val="bottom"/>
        </w:tcPr>
        <w:p w:rsidR="006A7AFA" w:rsidRDefault="006A7AFA" w:rsidP="0093208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</w:t>
          </w:r>
        </w:p>
        <w:p w:rsidR="006A7AFA" w:rsidRDefault="006A7AFA" w:rsidP="0093208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Adm. P.</w:t>
          </w:r>
        </w:p>
      </w:tc>
      <w:tc>
        <w:tcPr>
          <w:tcW w:w="624" w:type="dxa"/>
          <w:vAlign w:val="bottom"/>
        </w:tcPr>
        <w:p w:rsidR="006A7AFA" w:rsidRDefault="006A7AFA" w:rsidP="0093208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34" w:type="dxa"/>
        </w:tcPr>
        <w:p w:rsidR="006A7AFA" w:rsidRDefault="006A7AFA" w:rsidP="0093208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34" w:type="dxa"/>
        </w:tcPr>
        <w:p w:rsidR="006A7AFA" w:rsidRDefault="006A7AFA" w:rsidP="0093208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091" w:type="dxa"/>
        </w:tcPr>
        <w:p w:rsidR="006A7AFA" w:rsidRDefault="006A7AFA" w:rsidP="0093208B">
          <w:pPr>
            <w:pStyle w:val="Encabezado"/>
            <w:rPr>
              <w:b/>
              <w:sz w:val="16"/>
            </w:rPr>
          </w:pPr>
        </w:p>
        <w:p w:rsidR="006A7AFA" w:rsidRDefault="006A7AFA" w:rsidP="0093208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372A4B" w:rsidRDefault="00372A4B">
    <w:pPr>
      <w:pStyle w:val="Encabezado"/>
      <w:jc w:val="both"/>
      <w:rPr>
        <w:sz w:val="1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A4B" w:rsidRDefault="001C669C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CONSELLERÍA DE POLÍTICA SOCIAL E XUVENTUDE</w:t>
    </w:r>
  </w:p>
  <w:p w:rsidR="00372A4B" w:rsidRDefault="001C669C">
    <w:pPr>
      <w:pStyle w:val="Encabezado"/>
      <w:ind w:right="84"/>
      <w:jc w:val="right"/>
      <w:rPr>
        <w:b/>
      </w:rPr>
    </w:pPr>
    <w:r>
      <w:rPr>
        <w:b/>
      </w:rPr>
      <w:t>20/12/2023</w:t>
    </w:r>
  </w:p>
  <w:p w:rsidR="00372A4B" w:rsidRDefault="00372A4B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Persoal funcionario</w:t>
    </w:r>
  </w:p>
  <w:p w:rsidR="00372A4B" w:rsidRDefault="00372A4B">
    <w:pPr>
      <w:pStyle w:val="Encabezado"/>
      <w:ind w:right="84"/>
      <w:jc w:val="center"/>
      <w:rPr>
        <w:b/>
        <w:sz w:val="12"/>
      </w:rPr>
    </w:pPr>
  </w:p>
  <w:tbl>
    <w:tblPr>
      <w:tblW w:w="16358" w:type="dxa"/>
      <w:tblInd w:w="-28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71"/>
      <w:gridCol w:w="5019"/>
      <w:gridCol w:w="340"/>
      <w:gridCol w:w="794"/>
      <w:gridCol w:w="567"/>
      <w:gridCol w:w="732"/>
      <w:gridCol w:w="1428"/>
      <w:gridCol w:w="624"/>
      <w:gridCol w:w="624"/>
      <w:gridCol w:w="1134"/>
      <w:gridCol w:w="1134"/>
      <w:gridCol w:w="2091"/>
    </w:tblGrid>
    <w:tr w:rsidR="00800E67" w:rsidTr="00800E67">
      <w:tblPrEx>
        <w:tblCellMar>
          <w:top w:w="0" w:type="dxa"/>
          <w:bottom w:w="0" w:type="dxa"/>
        </w:tblCellMar>
      </w:tblPrEx>
      <w:trPr>
        <w:cantSplit/>
      </w:trPr>
      <w:tc>
        <w:tcPr>
          <w:tcW w:w="1871" w:type="dxa"/>
        </w:tcPr>
        <w:p w:rsidR="00800E67" w:rsidRDefault="00800E67">
          <w:pPr>
            <w:pStyle w:val="Encabezado"/>
            <w:rPr>
              <w:b/>
              <w:sz w:val="16"/>
            </w:rPr>
          </w:pPr>
        </w:p>
        <w:p w:rsidR="00800E67" w:rsidRDefault="00800E6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5019" w:type="dxa"/>
        </w:tcPr>
        <w:p w:rsidR="00800E67" w:rsidRDefault="00800E67">
          <w:pPr>
            <w:pStyle w:val="Encabezado"/>
            <w:rPr>
              <w:b/>
              <w:sz w:val="16"/>
            </w:rPr>
          </w:pPr>
        </w:p>
        <w:p w:rsidR="00800E67" w:rsidRDefault="00800E6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40" w:type="dxa"/>
        </w:tcPr>
        <w:p w:rsidR="00800E67" w:rsidRDefault="00800E67">
          <w:pPr>
            <w:pStyle w:val="Encabezado"/>
            <w:rPr>
              <w:b/>
              <w:sz w:val="16"/>
            </w:rPr>
          </w:pPr>
        </w:p>
        <w:p w:rsidR="00800E67" w:rsidRDefault="00800E6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94" w:type="dxa"/>
        </w:tcPr>
        <w:p w:rsidR="00800E67" w:rsidRDefault="00800E6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7" w:type="dxa"/>
        </w:tcPr>
        <w:p w:rsidR="00800E67" w:rsidRDefault="00800E6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32" w:type="dxa"/>
        </w:tcPr>
        <w:p w:rsidR="00800E67" w:rsidRDefault="00800E67">
          <w:pPr>
            <w:pStyle w:val="Encabezado"/>
            <w:rPr>
              <w:b/>
              <w:sz w:val="16"/>
            </w:rPr>
          </w:pPr>
        </w:p>
        <w:p w:rsidR="00800E67" w:rsidRDefault="00800E6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28" w:type="dxa"/>
        </w:tcPr>
        <w:p w:rsidR="00800E67" w:rsidRDefault="00800E67">
          <w:pPr>
            <w:pStyle w:val="Encabezado"/>
            <w:rPr>
              <w:b/>
              <w:sz w:val="16"/>
            </w:rPr>
          </w:pPr>
        </w:p>
        <w:p w:rsidR="00800E67" w:rsidRDefault="00800E6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4" w:type="dxa"/>
          <w:vAlign w:val="bottom"/>
        </w:tcPr>
        <w:p w:rsidR="00800E67" w:rsidRDefault="00800E67" w:rsidP="00D03BD4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</w:t>
          </w:r>
        </w:p>
        <w:p w:rsidR="00800E67" w:rsidRDefault="00800E67" w:rsidP="00D03BD4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Adm. P.</w:t>
          </w:r>
        </w:p>
      </w:tc>
      <w:tc>
        <w:tcPr>
          <w:tcW w:w="624" w:type="dxa"/>
          <w:vAlign w:val="bottom"/>
        </w:tcPr>
        <w:p w:rsidR="00800E67" w:rsidRDefault="00800E67" w:rsidP="00800E6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34" w:type="dxa"/>
        </w:tcPr>
        <w:p w:rsidR="00800E67" w:rsidRDefault="00800E6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34" w:type="dxa"/>
        </w:tcPr>
        <w:p w:rsidR="00800E67" w:rsidRDefault="00800E6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091" w:type="dxa"/>
        </w:tcPr>
        <w:p w:rsidR="00800E67" w:rsidRDefault="00800E67">
          <w:pPr>
            <w:pStyle w:val="Encabezado"/>
            <w:rPr>
              <w:b/>
              <w:sz w:val="16"/>
            </w:rPr>
          </w:pPr>
        </w:p>
        <w:p w:rsidR="00800E67" w:rsidRDefault="00800E6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372A4B" w:rsidRDefault="00372A4B">
    <w:pPr>
      <w:pStyle w:val="Encabezado"/>
      <w:rPr>
        <w:sz w:val="1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A4B" w:rsidRDefault="00372A4B">
    <w:pPr>
      <w:pStyle w:val="Encabezado"/>
      <w:ind w:right="84"/>
      <w:jc w:val="right"/>
      <w:rPr>
        <w:b/>
      </w:rPr>
    </w:pPr>
  </w:p>
  <w:p w:rsidR="00372A4B" w:rsidRDefault="00372A4B">
    <w:pPr>
      <w:pStyle w:val="Encabezado"/>
      <w:rPr>
        <w:b/>
        <w:u w:val="double"/>
      </w:rPr>
    </w:pPr>
    <w:r>
      <w:rPr>
        <w:b/>
        <w:u w:val="double"/>
      </w:rPr>
      <w:t>_LDconselleria_</w:t>
    </w:r>
  </w:p>
  <w:p w:rsidR="00372A4B" w:rsidRDefault="00372A4B">
    <w:pPr>
      <w:pStyle w:val="Encabezado"/>
      <w:jc w:val="center"/>
      <w:rPr>
        <w:b/>
        <w:sz w:val="24"/>
      </w:rPr>
    </w:pPr>
  </w:p>
  <w:tbl>
    <w:tblPr>
      <w:tblW w:w="0" w:type="auto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913"/>
      <w:gridCol w:w="4636"/>
      <w:gridCol w:w="567"/>
      <w:gridCol w:w="850"/>
      <w:gridCol w:w="1341"/>
      <w:gridCol w:w="1188"/>
      <w:gridCol w:w="1198"/>
      <w:gridCol w:w="1198"/>
      <w:gridCol w:w="3277"/>
    </w:tblGrid>
    <w:tr w:rsidR="00372A4B">
      <w:tblPrEx>
        <w:tblCellMar>
          <w:top w:w="0" w:type="dxa"/>
          <w:bottom w:w="0" w:type="dxa"/>
        </w:tblCellMar>
      </w:tblPrEx>
      <w:trPr>
        <w:cantSplit/>
      </w:trPr>
      <w:tc>
        <w:tcPr>
          <w:tcW w:w="1913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</w:p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636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</w:p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567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850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</w:p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Grupo</w:t>
          </w:r>
        </w:p>
      </w:tc>
      <w:tc>
        <w:tcPr>
          <w:tcW w:w="1341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</w:p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Categoría</w:t>
          </w:r>
        </w:p>
      </w:tc>
      <w:tc>
        <w:tcPr>
          <w:tcW w:w="1188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98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1198" w:type="dxa"/>
          <w:vAlign w:val="bottom"/>
        </w:tcPr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Complemento  singularidade</w:t>
          </w:r>
        </w:p>
      </w:tc>
      <w:tc>
        <w:tcPr>
          <w:tcW w:w="3277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</w:p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372A4B" w:rsidRDefault="00372A4B">
    <w:pPr>
      <w:pStyle w:val="Encabezado"/>
      <w:jc w:val="both"/>
      <w:rPr>
        <w:sz w:val="1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2A4B" w:rsidRPr="001C669C" w:rsidRDefault="001C669C" w:rsidP="001C669C">
    <w:pPr>
      <w:pStyle w:val="Encabezado"/>
      <w:ind w:right="84"/>
      <w:jc w:val="right"/>
      <w:rPr>
        <w:b/>
      </w:rPr>
    </w:pPr>
    <w:r w:rsidRPr="001C669C">
      <w:rPr>
        <w:b/>
      </w:rPr>
      <w:t>20/12/2023</w:t>
    </w:r>
  </w:p>
  <w:p w:rsidR="00372A4B" w:rsidRDefault="00372A4B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Persoal laboral</w:t>
    </w:r>
  </w:p>
  <w:p w:rsidR="00372A4B" w:rsidRDefault="00372A4B">
    <w:pPr>
      <w:pStyle w:val="Encabezado"/>
      <w:ind w:right="84"/>
      <w:jc w:val="center"/>
      <w:rPr>
        <w:b/>
        <w:sz w:val="12"/>
      </w:rPr>
    </w:pPr>
  </w:p>
  <w:tbl>
    <w:tblPr>
      <w:tblW w:w="0" w:type="auto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913"/>
      <w:gridCol w:w="4636"/>
      <w:gridCol w:w="567"/>
      <w:gridCol w:w="850"/>
      <w:gridCol w:w="1341"/>
      <w:gridCol w:w="1188"/>
      <w:gridCol w:w="1198"/>
      <w:gridCol w:w="1198"/>
      <w:gridCol w:w="3277"/>
    </w:tblGrid>
    <w:tr w:rsidR="00372A4B">
      <w:tblPrEx>
        <w:tblCellMar>
          <w:top w:w="0" w:type="dxa"/>
          <w:bottom w:w="0" w:type="dxa"/>
        </w:tblCellMar>
      </w:tblPrEx>
      <w:trPr>
        <w:cantSplit/>
      </w:trPr>
      <w:tc>
        <w:tcPr>
          <w:tcW w:w="1913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</w:p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636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</w:p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567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850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</w:p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Grupo</w:t>
          </w:r>
        </w:p>
      </w:tc>
      <w:tc>
        <w:tcPr>
          <w:tcW w:w="1341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</w:p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Categoría</w:t>
          </w:r>
        </w:p>
      </w:tc>
      <w:tc>
        <w:tcPr>
          <w:tcW w:w="1188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98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1198" w:type="dxa"/>
          <w:vAlign w:val="bottom"/>
        </w:tcPr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Complemento  singularidade</w:t>
          </w:r>
        </w:p>
      </w:tc>
      <w:tc>
        <w:tcPr>
          <w:tcW w:w="3277" w:type="dxa"/>
          <w:vAlign w:val="center"/>
        </w:tcPr>
        <w:p w:rsidR="00372A4B" w:rsidRDefault="00372A4B">
          <w:pPr>
            <w:pStyle w:val="Encabezado"/>
            <w:rPr>
              <w:b/>
              <w:sz w:val="16"/>
            </w:rPr>
          </w:pPr>
        </w:p>
        <w:p w:rsidR="00372A4B" w:rsidRDefault="00372A4B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372A4B" w:rsidRDefault="00372A4B">
    <w:pPr>
      <w:pStyle w:val="Encabezado"/>
      <w:rPr>
        <w:sz w:val="1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69C" w:rsidRDefault="001C669C">
    <w:pPr>
      <w:pStyle w:val="Encabezado"/>
      <w:rPr>
        <w:sz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 w:comments="0" w:insDel="0" w:formatting="0" w:inkAnnotation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69C"/>
    <w:rsid w:val="0002440A"/>
    <w:rsid w:val="001C669C"/>
    <w:rsid w:val="002E2754"/>
    <w:rsid w:val="00372A4B"/>
    <w:rsid w:val="006A7AFA"/>
    <w:rsid w:val="00800E67"/>
    <w:rsid w:val="008A1C2B"/>
    <w:rsid w:val="0093208B"/>
    <w:rsid w:val="00D03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Xesti&#243;n%20RPT\Plantill\RPTT97S_SG_F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RPTT97S_SG_F.DOT</Template>
  <TotalTime>1</TotalTime>
  <Pages>9</Pages>
  <Words>2367</Words>
  <Characters>13022</Characters>
  <Application>Microsoft Office Word</Application>
  <DocSecurity>0</DocSecurity>
  <Lines>108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Listado RPT, funcionarios, versión w97</vt:lpstr>
    </vt:vector>
  </TitlesOfParts>
  <Company>XUNTA DE GALICIA</Company>
  <LinksUpToDate>false</LinksUpToDate>
  <CharactersWithSpaces>15359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Listado RPT, funcionarios, versión w97</dc:title>
  <dc:creator>HP Inc.</dc:creator>
  <cp:lastModifiedBy>HP Inc.</cp:lastModifiedBy>
  <cp:revision>1</cp:revision>
  <cp:lastPrinted>1601-01-01T00:00:00Z</cp:lastPrinted>
  <dcterms:created xsi:type="dcterms:W3CDTF">2023-12-20T07:55:00Z</dcterms:created>
  <dcterms:modified xsi:type="dcterms:W3CDTF">2023-12-20T07:56:00Z</dcterms:modified>
</cp:coreProperties>
</file>